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0829D8">
      <w:pPr>
        <w:spacing w:before="96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829D8">
        <w:rPr>
          <w:rFonts w:cs="Arial"/>
          <w:b/>
          <w:caps/>
          <w:sz w:val="28"/>
          <w:szCs w:val="28"/>
        </w:rPr>
        <w:t>1263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829D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829D8">
              <w:rPr>
                <w:rFonts w:cs="Arial"/>
                <w:sz w:val="20"/>
                <w:szCs w:val="20"/>
              </w:rPr>
              <w:t>Execução de obras de contenção e devida sinalização na área de lazer localizada na Rua Edis Rigo, no Bairro Bandeira Branca</w:t>
            </w:r>
            <w:r>
              <w:rPr>
                <w:rFonts w:cs="Arial"/>
                <w:sz w:val="20"/>
                <w:szCs w:val="20"/>
              </w:rPr>
              <w:t xml:space="preserve"> II</w:t>
            </w:r>
            <w:r w:rsidRPr="000829D8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0829D8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</w:p>
    <w:p w:rsidR="00F22FC9" w:rsidRPr="000829D8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b/>
          <w:sz w:val="22"/>
        </w:rPr>
        <w:t>INDIC</w:t>
      </w:r>
      <w:r w:rsidR="000829D8">
        <w:rPr>
          <w:rFonts w:cs="Arial"/>
          <w:b/>
          <w:sz w:val="22"/>
        </w:rPr>
        <w:t>O</w:t>
      </w:r>
      <w:r w:rsidRPr="000829D8">
        <w:rPr>
          <w:rFonts w:cs="Arial"/>
          <w:sz w:val="22"/>
        </w:rPr>
        <w:t xml:space="preserve"> ao Excelentíssimo Senhor Prefeito Municipal de Jacareí </w:t>
      </w:r>
      <w:r w:rsidR="00B67EB4" w:rsidRPr="000829D8">
        <w:rPr>
          <w:rFonts w:cs="Arial"/>
          <w:sz w:val="22"/>
        </w:rPr>
        <w:t>que</w:t>
      </w:r>
      <w:r w:rsidRPr="000829D8">
        <w:rPr>
          <w:rFonts w:cs="Arial"/>
          <w:sz w:val="22"/>
        </w:rPr>
        <w:t xml:space="preserve"> sejam tomada</w:t>
      </w:r>
      <w:r w:rsidR="001C7A18" w:rsidRPr="000829D8">
        <w:rPr>
          <w:rFonts w:cs="Arial"/>
          <w:sz w:val="22"/>
        </w:rPr>
        <w:t>s providências cabíveis visando</w:t>
      </w:r>
      <w:r w:rsidR="00691975" w:rsidRPr="000829D8">
        <w:rPr>
          <w:rFonts w:cs="Arial"/>
          <w:sz w:val="22"/>
        </w:rPr>
        <w:t xml:space="preserve"> </w:t>
      </w:r>
      <w:r w:rsidR="000829D8" w:rsidRPr="000829D8">
        <w:rPr>
          <w:rFonts w:cs="Arial"/>
          <w:sz w:val="22"/>
        </w:rPr>
        <w:t>à execução de obras de contenção e devida sinalização na área de lazer localizada na Rua Edis Rigo, no Bairro Bandeira Branca II, devido a um deslizamento de terra.</w:t>
      </w:r>
    </w:p>
    <w:p w:rsidR="000829D8" w:rsidRP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sz w:val="22"/>
        </w:rPr>
        <w:t>O problema foi encaminhado a essa Administração Municipal por este Vereador</w:t>
      </w:r>
      <w:r>
        <w:rPr>
          <w:rFonts w:cs="Arial"/>
          <w:sz w:val="22"/>
        </w:rPr>
        <w:t>, através do</w:t>
      </w:r>
      <w:r w:rsidRPr="000829D8">
        <w:rPr>
          <w:rFonts w:cs="Arial"/>
          <w:sz w:val="22"/>
        </w:rPr>
        <w:t xml:space="preserve"> Ofício 097/2021, de 19 de março, com o intuito de garantir a segurança de moradores que temem uma possível tragédia. </w:t>
      </w:r>
    </w:p>
    <w:p w:rsidR="000829D8" w:rsidRP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sz w:val="22"/>
        </w:rPr>
        <w:t>Em resposta à solicitação, pronta</w:t>
      </w:r>
      <w:r>
        <w:rPr>
          <w:rFonts w:cs="Arial"/>
          <w:sz w:val="22"/>
        </w:rPr>
        <w:t>mente a Defesa Civil de Jacareí</w:t>
      </w:r>
      <w:r w:rsidRPr="000829D8">
        <w:rPr>
          <w:rFonts w:cs="Arial"/>
          <w:sz w:val="22"/>
        </w:rPr>
        <w:t xml:space="preserve"> informou que parte da mencionada área está sujeita à movimentação (deslizamento) do solo, </w:t>
      </w:r>
      <w:r>
        <w:rPr>
          <w:rFonts w:cs="Arial"/>
          <w:sz w:val="22"/>
        </w:rPr>
        <w:br/>
      </w:r>
      <w:r w:rsidRPr="000829D8">
        <w:rPr>
          <w:rFonts w:cs="Arial"/>
          <w:sz w:val="22"/>
        </w:rPr>
        <w:t>recomendando-se evitar a execução de quaisquer atividades em suas imediações, porém, sem que haja necessidade de impedir a utilização da área esportiva (campo) existente no local.</w:t>
      </w:r>
    </w:p>
    <w:p w:rsidR="000829D8" w:rsidRP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sz w:val="22"/>
        </w:rPr>
        <w:t xml:space="preserve">Assim, fica evidente a necessidade da execução de ações de prevenção e segurança, considerando sua proximidade com o perímetro urbano e utilização para iniciativas esportivas, sociais e afins. </w:t>
      </w:r>
    </w:p>
    <w:p w:rsid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sz w:val="22"/>
        </w:rPr>
        <w:t xml:space="preserve">Diante do exposto, </w:t>
      </w:r>
      <w:r>
        <w:rPr>
          <w:rFonts w:cs="Arial"/>
          <w:sz w:val="22"/>
        </w:rPr>
        <w:t>requeiro</w:t>
      </w:r>
      <w:r w:rsidRPr="000829D8">
        <w:rPr>
          <w:rFonts w:cs="Arial"/>
          <w:sz w:val="22"/>
        </w:rPr>
        <w:t xml:space="preserve"> as devidas providências para conter o “maciço de terra”, bem como </w:t>
      </w:r>
      <w:r>
        <w:rPr>
          <w:rFonts w:cs="Arial"/>
          <w:sz w:val="22"/>
        </w:rPr>
        <w:t>visando à</w:t>
      </w:r>
      <w:r w:rsidRPr="000829D8">
        <w:rPr>
          <w:rFonts w:cs="Arial"/>
          <w:sz w:val="22"/>
        </w:rPr>
        <w:t xml:space="preserve"> colocação de placa informativa orientando sobre os riscos, apontando as limitações e distâncias adequadas para utilização do espaço.  </w:t>
      </w:r>
    </w:p>
    <w:p w:rsidR="000829D8" w:rsidRP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>
        <w:rPr>
          <w:rFonts w:cs="Arial"/>
          <w:sz w:val="22"/>
        </w:rPr>
        <w:t>Fotos anexas.</w:t>
      </w:r>
    </w:p>
    <w:p w:rsidR="000829D8" w:rsidRPr="000829D8" w:rsidRDefault="000829D8" w:rsidP="000829D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0829D8">
        <w:rPr>
          <w:rFonts w:cs="Arial"/>
          <w:sz w:val="22"/>
        </w:rPr>
        <w:t>Na certeza de receber especial atenção ao indicado, subscrev</w:t>
      </w:r>
      <w:r>
        <w:rPr>
          <w:rFonts w:cs="Arial"/>
          <w:sz w:val="22"/>
        </w:rPr>
        <w:t>o</w:t>
      </w:r>
      <w:r w:rsidRPr="000829D8">
        <w:rPr>
          <w:rFonts w:cs="Arial"/>
          <w:sz w:val="22"/>
        </w:rPr>
        <w:t xml:space="preserve"> agradecido.</w:t>
      </w:r>
    </w:p>
    <w:p w:rsidR="00691975" w:rsidRPr="000829D8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smartTag w:uri="schemas-houaiss/mini" w:element="verbetes">
        <w:r w:rsidRPr="000829D8">
          <w:rPr>
            <w:rFonts w:cs="Arial"/>
            <w:sz w:val="22"/>
          </w:rPr>
          <w:t>Sala</w:t>
        </w:r>
      </w:smartTag>
      <w:r w:rsidRPr="000829D8">
        <w:rPr>
          <w:rFonts w:cs="Arial"/>
          <w:sz w:val="22"/>
        </w:rPr>
        <w:t xml:space="preserve"> das </w:t>
      </w:r>
      <w:smartTag w:uri="schemas-houaiss/mini" w:element="verbetes">
        <w:r w:rsidRPr="000829D8">
          <w:rPr>
            <w:rFonts w:cs="Arial"/>
            <w:sz w:val="22"/>
          </w:rPr>
          <w:t>Sessões</w:t>
        </w:r>
      </w:smartTag>
      <w:r w:rsidRPr="000829D8">
        <w:rPr>
          <w:rFonts w:cs="Arial"/>
          <w:sz w:val="22"/>
        </w:rPr>
        <w:t xml:space="preserve">, </w:t>
      </w:r>
      <w:r w:rsidR="000829D8" w:rsidRPr="000829D8">
        <w:rPr>
          <w:rFonts w:cs="Arial"/>
          <w:sz w:val="22"/>
        </w:rPr>
        <w:t xml:space="preserve">12 de maio </w:t>
      </w:r>
      <w:r w:rsidR="00E352C1" w:rsidRPr="000829D8">
        <w:rPr>
          <w:rFonts w:cs="Arial"/>
          <w:sz w:val="22"/>
        </w:rPr>
        <w:t>de 2021</w:t>
      </w:r>
      <w:bookmarkStart w:id="0" w:name="_GoBack"/>
      <w:bookmarkEnd w:id="0"/>
      <w:r w:rsidR="00C72B1C" w:rsidRPr="000829D8">
        <w:rPr>
          <w:rFonts w:cs="Arial"/>
          <w:sz w:val="22"/>
        </w:rPr>
        <w:t>.</w:t>
      </w:r>
    </w:p>
    <w:p w:rsidR="003C3E53" w:rsidRPr="000829D8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</w:p>
    <w:p w:rsidR="000829D8" w:rsidRDefault="000829D8" w:rsidP="005D429C">
      <w:pPr>
        <w:jc w:val="center"/>
        <w:rPr>
          <w:rFonts w:eastAsia="Calibri" w:cs="Arial"/>
          <w:b/>
          <w:sz w:val="22"/>
          <w:lang w:eastAsia="en-US"/>
        </w:rPr>
      </w:pPr>
    </w:p>
    <w:p w:rsidR="000829D8" w:rsidRPr="000829D8" w:rsidRDefault="000829D8" w:rsidP="005D429C">
      <w:pPr>
        <w:jc w:val="center"/>
        <w:rPr>
          <w:rFonts w:eastAsia="Calibri" w:cs="Arial"/>
          <w:b/>
          <w:sz w:val="22"/>
          <w:lang w:eastAsia="en-US"/>
        </w:rPr>
      </w:pPr>
      <w:r w:rsidRPr="000829D8">
        <w:rPr>
          <w:rFonts w:eastAsia="Calibri" w:cs="Arial"/>
          <w:b/>
          <w:sz w:val="22"/>
          <w:lang w:eastAsia="en-US"/>
        </w:rPr>
        <w:t>HERNANI BARRETO</w:t>
      </w:r>
    </w:p>
    <w:p w:rsidR="000829D8" w:rsidRPr="005D429C" w:rsidRDefault="000829D8" w:rsidP="005D429C">
      <w:pPr>
        <w:jc w:val="center"/>
        <w:rPr>
          <w:rFonts w:eastAsia="Calibri" w:cs="Arial"/>
          <w:lang w:eastAsia="en-US"/>
        </w:rPr>
      </w:pPr>
      <w:r w:rsidRPr="000829D8">
        <w:rPr>
          <w:rFonts w:eastAsia="Calibri" w:cs="Arial"/>
          <w:sz w:val="22"/>
          <w:lang w:eastAsia="en-US"/>
        </w:rPr>
        <w:t>Vereador - REPUBLICANOS</w:t>
      </w:r>
    </w:p>
    <w:p w:rsidR="000829D8" w:rsidRDefault="000829D8" w:rsidP="000829D8">
      <w:pPr>
        <w:tabs>
          <w:tab w:val="left" w:pos="-600"/>
          <w:tab w:val="left" w:pos="4508"/>
        </w:tabs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lastRenderedPageBreak/>
        <w:drawing>
          <wp:inline distT="0" distB="0" distL="0" distR="0" wp14:anchorId="4DD45EE2">
            <wp:extent cx="2880000" cy="3844404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844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9D8" w:rsidRDefault="000829D8" w:rsidP="000829D8">
      <w:pPr>
        <w:tabs>
          <w:tab w:val="left" w:pos="-600"/>
          <w:tab w:val="left" w:pos="4508"/>
        </w:tabs>
        <w:jc w:val="center"/>
        <w:rPr>
          <w:rFonts w:ascii="Century Gothic" w:hAnsi="Century Gothic"/>
          <w:b/>
          <w:bCs/>
        </w:rPr>
      </w:pPr>
    </w:p>
    <w:p w:rsidR="000829D8" w:rsidRDefault="000829D8" w:rsidP="000829D8">
      <w:pPr>
        <w:tabs>
          <w:tab w:val="left" w:pos="-600"/>
          <w:tab w:val="left" w:pos="4508"/>
        </w:tabs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drawing>
          <wp:inline distT="0" distB="0" distL="0" distR="0" wp14:anchorId="4BC40F81">
            <wp:extent cx="2880000" cy="3846621"/>
            <wp:effectExtent l="0" t="0" r="0" b="190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846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829D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91C" w:rsidRDefault="0078491C">
      <w:r>
        <w:separator/>
      </w:r>
    </w:p>
  </w:endnote>
  <w:endnote w:type="continuationSeparator" w:id="0">
    <w:p w:rsidR="0078491C" w:rsidRDefault="0078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91C" w:rsidRDefault="0078491C">
      <w:r>
        <w:separator/>
      </w:r>
    </w:p>
  </w:footnote>
  <w:footnote w:type="continuationSeparator" w:id="0">
    <w:p w:rsidR="0078491C" w:rsidRDefault="00784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829D8">
      <w:rPr>
        <w:rFonts w:cs="Arial"/>
        <w:b/>
        <w:sz w:val="20"/>
        <w:szCs w:val="20"/>
        <w:u w:val="single"/>
      </w:rPr>
      <w:t>1263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0829D8">
      <w:rPr>
        <w:rFonts w:cs="Arial"/>
        <w:b/>
        <w:sz w:val="20"/>
        <w:szCs w:val="20"/>
        <w:u w:val="single"/>
      </w:rPr>
      <w:t>– Vereador Hernani Barreto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29D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29D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29D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8491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CF7DE5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C60DC-667F-4386-85BE-AB70E2B1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249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2021-05-10T16:27:00Z</dcterms:created>
  <dcterms:modified xsi:type="dcterms:W3CDTF">2021-05-10T16:35:00Z</dcterms:modified>
</cp:coreProperties>
</file>